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1830" w14:textId="02BC4193" w:rsidR="00BA00AB" w:rsidRDefault="00AA2F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B2C5E8D" w14:textId="4033F8E7" w:rsidR="00AA2F6D" w:rsidRDefault="00AA2F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E090CC" w14:textId="561FB953" w:rsidR="00AA2F6D" w:rsidRDefault="00AA2F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42173" w14:textId="77777777" w:rsidR="00DB4286" w:rsidRDefault="00AA2F6D" w:rsidP="00DB42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</w:r>
      <w:r w:rsidR="00DB4286">
        <w:rPr>
          <w:rFonts w:ascii="Times New Roman" w:hAnsi="Times New Roman" w:cs="Times New Roman"/>
          <w:sz w:val="24"/>
          <w:szCs w:val="24"/>
        </w:rPr>
        <w:t>He was appointed Sheriff of Surrey and Sussex</w:t>
      </w:r>
      <w:proofErr w:type="gramStart"/>
      <w:r w:rsidR="00DB4286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 w:rsidR="00DB4286">
        <w:rPr>
          <w:rFonts w:ascii="Times New Roman" w:hAnsi="Times New Roman" w:cs="Times New Roman"/>
          <w:sz w:val="24"/>
          <w:szCs w:val="24"/>
        </w:rPr>
        <w:t xml:space="preserve"> (C.F.R. 1413-22 p.5)</w:t>
      </w:r>
    </w:p>
    <w:p w14:paraId="7F14238C" w14:textId="77777777" w:rsidR="00DB4286" w:rsidRDefault="00DB4286" w:rsidP="00DB42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4ABD8" w14:textId="77777777" w:rsidR="00DB4286" w:rsidRDefault="00DB4286" w:rsidP="00DB42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614C38" w14:textId="77777777" w:rsidR="00DB4286" w:rsidRPr="00924FAF" w:rsidRDefault="00DB4286" w:rsidP="00DB42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2021</w:t>
      </w:r>
    </w:p>
    <w:p w14:paraId="1A158F7A" w14:textId="29B5D683" w:rsidR="00AA2F6D" w:rsidRPr="00AA2F6D" w:rsidRDefault="00AA2F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A2F6D" w:rsidRPr="00AA2F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ACE9D" w14:textId="77777777" w:rsidR="00AA2F6D" w:rsidRDefault="00AA2F6D" w:rsidP="009139A6">
      <w:r>
        <w:separator/>
      </w:r>
    </w:p>
  </w:endnote>
  <w:endnote w:type="continuationSeparator" w:id="0">
    <w:p w14:paraId="69CE6DBC" w14:textId="77777777" w:rsidR="00AA2F6D" w:rsidRDefault="00AA2F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1E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CA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4A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C035" w14:textId="77777777" w:rsidR="00AA2F6D" w:rsidRDefault="00AA2F6D" w:rsidP="009139A6">
      <w:r>
        <w:separator/>
      </w:r>
    </w:p>
  </w:footnote>
  <w:footnote w:type="continuationSeparator" w:id="0">
    <w:p w14:paraId="7D335519" w14:textId="77777777" w:rsidR="00AA2F6D" w:rsidRDefault="00AA2F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85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46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907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F6D"/>
    <w:rsid w:val="000666E0"/>
    <w:rsid w:val="002510B7"/>
    <w:rsid w:val="005C130B"/>
    <w:rsid w:val="00826F5C"/>
    <w:rsid w:val="009139A6"/>
    <w:rsid w:val="009448BB"/>
    <w:rsid w:val="00A3176C"/>
    <w:rsid w:val="00AA2F6D"/>
    <w:rsid w:val="00AE65F8"/>
    <w:rsid w:val="00BA00AB"/>
    <w:rsid w:val="00CB4ED9"/>
    <w:rsid w:val="00DB428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C4EF8"/>
  <w15:chartTrackingRefBased/>
  <w15:docId w15:val="{863500B3-8CEC-4A4C-927E-C12A3EB3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2021-10-28T10:35:00Z</dcterms:created>
  <dcterms:modified xsi:type="dcterms:W3CDTF">2021-10-28T10:47:00Z</dcterms:modified>
</cp:coreProperties>
</file>